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DB7274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9500</w:t>
                            </w:r>
                            <w:r w:rsidR="00B1117B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DB7274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9500</w:t>
                      </w:r>
                      <w:r w:rsidR="00B1117B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072862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0" w:name="_Toc154763177"/>
      <w:r>
        <w:lastRenderedPageBreak/>
        <w:t>Driver I</w:t>
      </w:r>
      <w:r w:rsidRPr="00B03FDD">
        <w:t>nstallation</w:t>
      </w:r>
      <w:bookmarkEnd w:id="0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</w:p>
    <w:p w:rsidR="00B03FDD" w:rsidRDefault="00B03FDD" w:rsidP="00B03FDD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mpt3sas|grep -</w:t>
      </w:r>
      <w:proofErr w:type="spellStart"/>
      <w:r w:rsidR="00B1117B">
        <w:t>i</w:t>
      </w:r>
      <w:proofErr w:type="spellEnd"/>
      <w:r w:rsidR="00B1117B">
        <w:t xml:space="preserve"> version</w:t>
      </w:r>
    </w:p>
    <w:p w:rsidR="00160164" w:rsidRDefault="00B03FDD" w:rsidP="004114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r w:rsidR="00B1117B">
        <w:t>mpt3sas</w:t>
      </w:r>
      <w:r w:rsidR="004C6871">
        <w:t>-&lt;</w:t>
      </w:r>
      <w:proofErr w:type="spellStart"/>
      <w:r w:rsidR="004C6871">
        <w:t>x.x.x</w:t>
      </w:r>
      <w:proofErr w:type="spellEnd"/>
      <w:r w:rsidR="004C6871">
        <w:t>&gt;*.deb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 w:rsidR="004114DD" w:rsidRPr="004114DD">
        <w:t>.</w:t>
      </w:r>
    </w:p>
    <w:p w:rsidR="004114DD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</w:t>
      </w:r>
      <w:r w:rsidR="004C6871">
        <w:t xml:space="preserve"> </w:t>
      </w:r>
      <w:r>
        <w:t>#</w:t>
      </w:r>
      <w:r>
        <w:rPr>
          <w:rFonts w:hint="eastAsia"/>
        </w:rPr>
        <w:t>c</w:t>
      </w:r>
      <w:r>
        <w:t>d /home</w:t>
      </w:r>
    </w:p>
    <w:p w:rsidR="00160164" w:rsidRPr="00B1117B" w:rsidRDefault="007F648E" w:rsidP="00160164">
      <w:pPr>
        <w:spacing w:line="360" w:lineRule="auto"/>
      </w:pPr>
      <w:r>
        <w:rPr>
          <w:rFonts w:hint="eastAsia"/>
        </w:rPr>
        <w:t xml:space="preserve"> </w:t>
      </w:r>
      <w:r>
        <w:t xml:space="preserve">  </w:t>
      </w:r>
      <w:r w:rsidR="004C6871">
        <w:t xml:space="preserve"> </w:t>
      </w:r>
      <w:r>
        <w:t>#</w:t>
      </w:r>
      <w:proofErr w:type="spellStart"/>
      <w:r w:rsidR="004C6871">
        <w:t>dpkg</w:t>
      </w:r>
      <w:proofErr w:type="spellEnd"/>
      <w:r w:rsidR="004C6871">
        <w:t xml:space="preserve"> -</w:t>
      </w:r>
      <w:proofErr w:type="spellStart"/>
      <w:r w:rsidR="004C6871">
        <w:t>i</w:t>
      </w:r>
      <w:proofErr w:type="spellEnd"/>
      <w:r w:rsidR="004C6871">
        <w:t xml:space="preserve"> mpt3sas</w:t>
      </w:r>
      <w:r w:rsidR="004C6871" w:rsidRPr="00B52BDA">
        <w:t>-&lt;</w:t>
      </w:r>
      <w:proofErr w:type="spellStart"/>
      <w:r w:rsidR="004C6871" w:rsidRPr="00B52BDA">
        <w:t>x.x.x</w:t>
      </w:r>
      <w:proofErr w:type="spellEnd"/>
      <w:r w:rsidR="004C6871">
        <w:t>&gt;*.deb</w:t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mpt3sas |</w:t>
      </w:r>
      <w:proofErr w:type="spellStart"/>
      <w:r w:rsidR="00B1117B">
        <w:t>grep</w:t>
      </w:r>
      <w:proofErr w:type="spellEnd"/>
      <w:r w:rsidR="00B1117B">
        <w:t xml:space="preserve"> -</w:t>
      </w:r>
      <w:proofErr w:type="spellStart"/>
      <w:r w:rsidR="00B1117B">
        <w:t>i</w:t>
      </w:r>
      <w:proofErr w:type="spellEnd"/>
      <w:r w:rsidR="00B1117B">
        <w:t xml:space="preserve"> version</w:t>
      </w:r>
    </w:p>
    <w:p w:rsidR="00D4431D" w:rsidRDefault="00B03FDD" w:rsidP="00B03FDD">
      <w:pPr>
        <w:pStyle w:val="1"/>
      </w:pPr>
      <w:bookmarkStart w:id="1" w:name="_Toc154763178"/>
      <w:r>
        <w:t>Driver U</w:t>
      </w:r>
      <w:r w:rsidRPr="00B03FDD">
        <w:t>ninstallation</w:t>
      </w:r>
      <w:bookmarkEnd w:id="1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proofErr w:type="spellStart"/>
      <w:r w:rsidR="004C6871">
        <w:t>dpkg</w:t>
      </w:r>
      <w:proofErr w:type="spellEnd"/>
      <w:r w:rsidR="004C6871">
        <w:t xml:space="preserve"> -</w:t>
      </w:r>
      <w:proofErr w:type="spellStart"/>
      <w:r w:rsidR="004C6871">
        <w:t>l|grep</w:t>
      </w:r>
      <w:proofErr w:type="spellEnd"/>
      <w:r w:rsidR="004C6871">
        <w:t xml:space="preserve"> mpt3sas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B63A1F" w:rsidRPr="00B63A1F" w:rsidRDefault="00D4431D" w:rsidP="004C6871">
      <w:pPr>
        <w:spacing w:line="360" w:lineRule="auto"/>
        <w:ind w:firstLineChars="200" w:firstLine="420"/>
      </w:pPr>
      <w:bookmarkStart w:id="2" w:name="_GoBack"/>
      <w:bookmarkEnd w:id="2"/>
      <w:r>
        <w:rPr>
          <w:rFonts w:hint="eastAsia"/>
        </w:rPr>
        <w:t>#</w:t>
      </w:r>
      <w:proofErr w:type="spellStart"/>
      <w:r w:rsidR="004C6871">
        <w:t>dpkg</w:t>
      </w:r>
      <w:proofErr w:type="spellEnd"/>
      <w:r w:rsidR="004C6871">
        <w:t xml:space="preserve"> -r +</w:t>
      </w:r>
      <w:r w:rsidR="004C6871">
        <w:rPr>
          <w:rFonts w:hint="eastAsia"/>
        </w:rPr>
        <w:t>驱动包名称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862" w:rsidRDefault="00072862">
      <w:r>
        <w:separator/>
      </w:r>
    </w:p>
  </w:endnote>
  <w:endnote w:type="continuationSeparator" w:id="0">
    <w:p w:rsidR="00072862" w:rsidRDefault="0007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6871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862" w:rsidRDefault="00072862">
      <w:r>
        <w:separator/>
      </w:r>
    </w:p>
  </w:footnote>
  <w:footnote w:type="continuationSeparator" w:id="0">
    <w:p w:rsidR="00072862" w:rsidRDefault="00072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72862"/>
    <w:rsid w:val="00092939"/>
    <w:rsid w:val="000C755A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5318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6871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4517B"/>
    <w:rsid w:val="008565D7"/>
    <w:rsid w:val="00861D02"/>
    <w:rsid w:val="00872250"/>
    <w:rsid w:val="008F1FCD"/>
    <w:rsid w:val="00901C4D"/>
    <w:rsid w:val="0090523B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F58"/>
    <w:rsid w:val="00AE7865"/>
    <w:rsid w:val="00AF4632"/>
    <w:rsid w:val="00B03FDD"/>
    <w:rsid w:val="00B1117B"/>
    <w:rsid w:val="00B12666"/>
    <w:rsid w:val="00B27109"/>
    <w:rsid w:val="00B63A1F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DB7274"/>
    <w:rsid w:val="00E12C4C"/>
    <w:rsid w:val="00E153F6"/>
    <w:rsid w:val="00E1669B"/>
    <w:rsid w:val="00E26FED"/>
    <w:rsid w:val="00E43842"/>
    <w:rsid w:val="00E51AD8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49B8F9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986</TotalTime>
  <Pages>3</Pages>
  <Words>123</Words>
  <Characters>706</Characters>
  <Application>Microsoft Office Word</Application>
  <DocSecurity>0</DocSecurity>
  <Lines>5</Lines>
  <Paragraphs>1</Paragraphs>
  <ScaleCrop>false</ScaleCrop>
  <Company>zte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41</cp:revision>
  <cp:lastPrinted>2113-01-01T00:00:00Z</cp:lastPrinted>
  <dcterms:created xsi:type="dcterms:W3CDTF">2023-10-26T08:23:00Z</dcterms:created>
  <dcterms:modified xsi:type="dcterms:W3CDTF">2024-01-26T02:51:00Z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